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FF6531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FF6531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FF6531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FF6531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FF6531" w14:paraId="6C83E184" w14:textId="77777777">
        <w:tc>
          <w:tcPr>
            <w:tcW w:w="1080" w:type="dxa"/>
            <w:vAlign w:val="center"/>
          </w:tcPr>
          <w:p w14:paraId="51E8E9E4" w14:textId="77777777" w:rsidR="00424A5A" w:rsidRPr="00FF6531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4834B868" w:rsidR="00424A5A" w:rsidRPr="00FF6531" w:rsidRDefault="0004419A" w:rsidP="00D20B9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 w:rsidRPr="00FF6531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D20B9F" w:rsidRPr="00FF6531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FF6531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FF6531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FF6531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FF6531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FF6531" w14:paraId="648FF620" w14:textId="77777777">
        <w:tc>
          <w:tcPr>
            <w:tcW w:w="1080" w:type="dxa"/>
            <w:vAlign w:val="center"/>
          </w:tcPr>
          <w:p w14:paraId="1A6F6B75" w14:textId="77777777" w:rsidR="00424A5A" w:rsidRPr="00FF6531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029CC904" w:rsidR="00424A5A" w:rsidRPr="00FF6531" w:rsidRDefault="00FF6531" w:rsidP="00D20B9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28</w:t>
            </w:r>
            <w:r w:rsidR="00010729" w:rsidRPr="00FF6531">
              <w:rPr>
                <w:rFonts w:ascii="Tahoma" w:hAnsi="Tahoma" w:cs="Tahoma"/>
                <w:color w:val="0000FF"/>
                <w:sz w:val="20"/>
                <w:szCs w:val="20"/>
              </w:rPr>
              <w:t>.06.2022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FF6531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FF6531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FF6531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FF6531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FF6531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FF6531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FF6531" w:rsidRDefault="00FE3CAD" w:rsidP="00FE3CAD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F6531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52C176F" w14:textId="77777777" w:rsidR="00E813F4" w:rsidRPr="00FF6531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FF6531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FF6531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FF6531" w14:paraId="60961760" w14:textId="77777777">
        <w:tc>
          <w:tcPr>
            <w:tcW w:w="9288" w:type="dxa"/>
          </w:tcPr>
          <w:p w14:paraId="4A209F8F" w14:textId="77777777" w:rsidR="00E813F4" w:rsidRPr="00FF6531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FF6531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FF6531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FF6531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611E8D8A" w:rsidR="00FE3CAD" w:rsidRPr="00FF6531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  <w:r w:rsidRPr="00FF6531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  <w:r w:rsidR="00FF6531">
        <w:rPr>
          <w:rFonts w:ascii="Tahoma" w:hAnsi="Tahoma" w:cs="Tahoma"/>
          <w:szCs w:val="20"/>
        </w:rPr>
        <w:t>.</w:t>
      </w:r>
    </w:p>
    <w:p w14:paraId="50F2C0ED" w14:textId="6D5C8997" w:rsidR="00FE3CAD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121754E7" w14:textId="77777777" w:rsidR="00FF6531" w:rsidRPr="00FF6531" w:rsidRDefault="00FF6531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0BE01A45" w14:textId="77777777" w:rsidR="00FE3CAD" w:rsidRPr="00FF6531" w:rsidRDefault="00FE3CAD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F6531">
        <w:rPr>
          <w:rFonts w:ascii="Tahoma" w:hAnsi="Tahoma" w:cs="Tahoma"/>
          <w:szCs w:val="20"/>
        </w:rPr>
        <w:t>Obrazložitev sprememb:</w:t>
      </w:r>
    </w:p>
    <w:p w14:paraId="5F1AA01F" w14:textId="77777777" w:rsidR="00E813F4" w:rsidRPr="00FF6531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265288CD" w:rsidR="00FE3CAD" w:rsidRPr="00FF6531" w:rsidRDefault="00FE3CAD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FF6531">
        <w:rPr>
          <w:rFonts w:ascii="Tahoma" w:hAnsi="Tahoma" w:cs="Tahoma"/>
          <w:szCs w:val="20"/>
        </w:rPr>
        <w:t xml:space="preserve">Zamenja se </w:t>
      </w:r>
      <w:r w:rsidRPr="00FF6531">
        <w:rPr>
          <w:rFonts w:ascii="Tahoma" w:hAnsi="Tahoma" w:cs="Tahoma"/>
          <w:b/>
          <w:szCs w:val="20"/>
        </w:rPr>
        <w:t>kompletni popis del</w:t>
      </w:r>
      <w:r w:rsidRPr="00FF6531">
        <w:rPr>
          <w:rFonts w:ascii="Tahoma" w:hAnsi="Tahoma" w:cs="Tahoma"/>
          <w:szCs w:val="20"/>
        </w:rPr>
        <w:t xml:space="preserve"> </w:t>
      </w:r>
      <w:r w:rsidR="000852CD" w:rsidRPr="00FF6531">
        <w:rPr>
          <w:rFonts w:ascii="Tahoma" w:hAnsi="Tahoma" w:cs="Tahoma"/>
          <w:b/>
          <w:szCs w:val="20"/>
        </w:rPr>
        <w:t>oz. popravi popis del</w:t>
      </w:r>
      <w:r w:rsidR="000852CD" w:rsidRPr="00FF6531">
        <w:rPr>
          <w:rFonts w:ascii="Tahoma" w:hAnsi="Tahoma" w:cs="Tahoma"/>
          <w:szCs w:val="20"/>
        </w:rPr>
        <w:t xml:space="preserve"> </w:t>
      </w:r>
      <w:r w:rsidRPr="00FF6531">
        <w:rPr>
          <w:rFonts w:ascii="Tahoma" w:hAnsi="Tahoma" w:cs="Tahoma"/>
          <w:szCs w:val="20"/>
        </w:rPr>
        <w:t xml:space="preserve">s spodaj navedenimi spremembami: </w:t>
      </w:r>
    </w:p>
    <w:p w14:paraId="6EF881E8" w14:textId="77777777" w:rsidR="00FE3CAD" w:rsidRPr="00FF6531" w:rsidRDefault="00FE3CAD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5474F5B5" w14:textId="5DC37743" w:rsidR="00D20B9F" w:rsidRPr="00FF6531" w:rsidRDefault="00D20B9F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  <w:r w:rsidRPr="00FF6531">
        <w:rPr>
          <w:rFonts w:ascii="Tahoma" w:hAnsi="Tahoma" w:cs="Tahoma"/>
          <w:b/>
          <w:szCs w:val="20"/>
        </w:rPr>
        <w:t xml:space="preserve">Dopolnjen </w:t>
      </w:r>
      <w:r w:rsidR="0030087A" w:rsidRPr="00FF6531">
        <w:rPr>
          <w:rFonts w:ascii="Tahoma" w:hAnsi="Tahoma" w:cs="Tahoma"/>
          <w:b/>
          <w:szCs w:val="20"/>
        </w:rPr>
        <w:t xml:space="preserve">je </w:t>
      </w:r>
      <w:r w:rsidRPr="00FF6531">
        <w:rPr>
          <w:rFonts w:ascii="Tahoma" w:hAnsi="Tahoma" w:cs="Tahoma"/>
          <w:b/>
          <w:szCs w:val="20"/>
        </w:rPr>
        <w:t>popis del Tuje storitve, list 1_0_Tuje storitve_razno</w:t>
      </w:r>
      <w:r w:rsidR="00483BD1" w:rsidRPr="00FF6531">
        <w:rPr>
          <w:rFonts w:ascii="Tahoma" w:hAnsi="Tahoma" w:cs="Tahoma"/>
          <w:b/>
          <w:szCs w:val="20"/>
        </w:rPr>
        <w:t xml:space="preserve"> </w:t>
      </w:r>
    </w:p>
    <w:p w14:paraId="713EEDE7" w14:textId="77777777" w:rsidR="00EB68E5" w:rsidRPr="00FF6531" w:rsidRDefault="00EB68E5" w:rsidP="00EB68E5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FD670E4" w14:textId="77777777" w:rsidR="00EB68E5" w:rsidRPr="00FF6531" w:rsidRDefault="00EB68E5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b/>
          <w:szCs w:val="20"/>
        </w:rPr>
      </w:pPr>
      <w:r w:rsidRPr="00FF6531">
        <w:rPr>
          <w:rFonts w:ascii="Tahoma" w:hAnsi="Tahoma" w:cs="Tahoma"/>
          <w:b/>
          <w:bCs/>
          <w:color w:val="333333"/>
          <w:szCs w:val="20"/>
          <w:shd w:val="clear" w:color="auto" w:fill="FFFFFF"/>
        </w:rPr>
        <w:t xml:space="preserve">Popis del: </w:t>
      </w:r>
      <w:r w:rsidRPr="00FF6531">
        <w:rPr>
          <w:rFonts w:ascii="Tahoma" w:hAnsi="Tahoma" w:cs="Tahoma"/>
          <w:b/>
          <w:szCs w:val="20"/>
        </w:rPr>
        <w:t>list 1_0_Tuje storitve_razno</w:t>
      </w:r>
    </w:p>
    <w:p w14:paraId="60B5C500" w14:textId="77777777" w:rsidR="00EB68E5" w:rsidRPr="00FF6531" w:rsidRDefault="00EB68E5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szCs w:val="20"/>
        </w:rPr>
      </w:pPr>
    </w:p>
    <w:p w14:paraId="385379AD" w14:textId="77777777" w:rsidR="00EB68E5" w:rsidRPr="00FF6531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Objavljen popis del:</w:t>
      </w:r>
      <w:r w:rsidRPr="00FF6531">
        <w:rPr>
          <w:rFonts w:ascii="Tahoma" w:hAnsi="Tahoma" w:cs="Tahoma"/>
          <w:sz w:val="20"/>
          <w:szCs w:val="20"/>
        </w:rPr>
        <w:tab/>
      </w:r>
    </w:p>
    <w:p w14:paraId="756FB22B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3"/>
        <w:gridCol w:w="780"/>
        <w:gridCol w:w="1134"/>
        <w:gridCol w:w="850"/>
        <w:gridCol w:w="1276"/>
      </w:tblGrid>
      <w:tr w:rsidR="00EB68E5" w:rsidRPr="00FF6531" w14:paraId="04DDEDD1" w14:textId="77777777" w:rsidTr="00D87446">
        <w:trPr>
          <w:trHeight w:val="1020"/>
        </w:trPr>
        <w:tc>
          <w:tcPr>
            <w:tcW w:w="585" w:type="dxa"/>
            <w:shd w:val="clear" w:color="000000" w:fill="FFFFFF"/>
            <w:noWrap/>
            <w:hideMark/>
          </w:tcPr>
          <w:p w14:paraId="59131108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838" w:type="dxa"/>
            <w:shd w:val="clear" w:color="000000" w:fill="FFFFFF"/>
            <w:noWrap/>
            <w:hideMark/>
          </w:tcPr>
          <w:p w14:paraId="4B815206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23" w:type="dxa"/>
            <w:shd w:val="clear" w:color="000000" w:fill="FFFFFF"/>
            <w:hideMark/>
          </w:tcPr>
          <w:p w14:paraId="3B347C28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Nadzor upravljalcev </w:t>
            </w:r>
            <w:r w:rsidRPr="00FF6531">
              <w:rPr>
                <w:rFonts w:ascii="Tahoma" w:hAnsi="Tahoma" w:cs="Tahoma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14:paraId="678BEB69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DD31606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850" w:type="dxa"/>
            <w:shd w:val="clear" w:color="000000" w:fill="D9D9D9"/>
            <w:noWrap/>
            <w:vAlign w:val="bottom"/>
            <w:hideMark/>
          </w:tcPr>
          <w:p w14:paraId="2600E030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A55C98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EB68E5" w:rsidRPr="00FF6531" w14:paraId="5D8C40A7" w14:textId="77777777" w:rsidTr="00D87446">
        <w:trPr>
          <w:trHeight w:val="765"/>
        </w:trPr>
        <w:tc>
          <w:tcPr>
            <w:tcW w:w="585" w:type="dxa"/>
            <w:shd w:val="clear" w:color="000000" w:fill="FFFFFF"/>
            <w:noWrap/>
            <w:hideMark/>
          </w:tcPr>
          <w:p w14:paraId="50F9200D" w14:textId="77777777" w:rsidR="00EB68E5" w:rsidRPr="00FF6531" w:rsidRDefault="00EB68E5" w:rsidP="00D87446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shd w:val="clear" w:color="000000" w:fill="FFFFFF"/>
            <w:noWrap/>
            <w:hideMark/>
          </w:tcPr>
          <w:p w14:paraId="004F6440" w14:textId="77777777" w:rsidR="00EB68E5" w:rsidRPr="00FF6531" w:rsidRDefault="00EB68E5" w:rsidP="00D87446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shd w:val="clear" w:color="000000" w:fill="FFFF00"/>
            <w:hideMark/>
          </w:tcPr>
          <w:p w14:paraId="00C59058" w14:textId="77777777" w:rsidR="00EB68E5" w:rsidRPr="00FF6531" w:rsidRDefault="00EB68E5" w:rsidP="00D87446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14:paraId="363F3013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242248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5243E6FE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017904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68993B54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p w14:paraId="5985FE99" w14:textId="77777777" w:rsidR="00EB68E5" w:rsidRPr="00FF6531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Popravljen popis del:</w:t>
      </w:r>
      <w:r w:rsidRPr="00FF6531">
        <w:rPr>
          <w:rFonts w:ascii="Tahoma" w:hAnsi="Tahoma" w:cs="Tahoma"/>
          <w:sz w:val="20"/>
          <w:szCs w:val="20"/>
        </w:rPr>
        <w:tab/>
      </w:r>
    </w:p>
    <w:p w14:paraId="048521CE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5"/>
        <w:gridCol w:w="709"/>
        <w:gridCol w:w="1134"/>
        <w:gridCol w:w="919"/>
        <w:gridCol w:w="1276"/>
      </w:tblGrid>
      <w:tr w:rsidR="00EB68E5" w:rsidRPr="00FF6531" w14:paraId="51FD2FA5" w14:textId="77777777" w:rsidTr="00D87446">
        <w:trPr>
          <w:trHeight w:val="10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E96BC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954EE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C15DE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Nadzor upravljalcev </w:t>
            </w:r>
            <w:r w:rsidRPr="00FF6531">
              <w:rPr>
                <w:rFonts w:ascii="Tahoma" w:hAnsi="Tahoma" w:cs="Tahoma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FA33D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640D7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524CA0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2.500,00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6BC6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2.500,00</w:t>
            </w:r>
          </w:p>
        </w:tc>
      </w:tr>
      <w:tr w:rsidR="00EB68E5" w:rsidRPr="00FF6531" w14:paraId="0D6F0846" w14:textId="77777777" w:rsidTr="00D87446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9A6EE" w14:textId="77777777" w:rsidR="00EB68E5" w:rsidRPr="00FF6531" w:rsidRDefault="00EB68E5" w:rsidP="00D87446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5E388" w14:textId="77777777" w:rsidR="00EB68E5" w:rsidRPr="00FF6531" w:rsidRDefault="00EB68E5" w:rsidP="00D87446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096C7FA" w14:textId="77777777" w:rsidR="00EB68E5" w:rsidRPr="00FF6531" w:rsidRDefault="00EB68E5" w:rsidP="00D87446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2870F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3F7A2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FC9A1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2624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3BCED911" w14:textId="77777777" w:rsidR="00EB68E5" w:rsidRPr="00FF6531" w:rsidRDefault="00EB68E5" w:rsidP="00EB68E5">
      <w:pPr>
        <w:pStyle w:val="BodyText2"/>
        <w:widowControl w:val="0"/>
        <w:spacing w:line="254" w:lineRule="atLeast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</w:p>
    <w:p w14:paraId="04C6E70B" w14:textId="194AD4F0" w:rsidR="00EB68E5" w:rsidRPr="00FF6531" w:rsidRDefault="00EB68E5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  <w:r w:rsidRPr="00FF6531">
        <w:rPr>
          <w:rFonts w:ascii="Tahoma" w:hAnsi="Tahoma" w:cs="Tahoma"/>
          <w:b/>
          <w:szCs w:val="20"/>
        </w:rPr>
        <w:t>Popravljen je  popis del 3_1 Načrt ceste, poglavje 1.1 PREDDELA, podpoglavje 1.1.2 Čiščenje terena, postavki 0008 N 11 480 in 0009 N11 481</w:t>
      </w:r>
    </w:p>
    <w:p w14:paraId="66D7B4A8" w14:textId="77777777" w:rsidR="00EB68E5" w:rsidRPr="00FF6531" w:rsidRDefault="00EB68E5" w:rsidP="00EB68E5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CA87A94" w14:textId="77777777" w:rsidR="00EB68E5" w:rsidRPr="00FF6531" w:rsidRDefault="00EB68E5" w:rsidP="00EB68E5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FF6531">
        <w:rPr>
          <w:rFonts w:ascii="Tahoma" w:hAnsi="Tahoma" w:cs="Tahoma"/>
          <w:b/>
          <w:bCs/>
          <w:color w:val="333333"/>
          <w:szCs w:val="20"/>
          <w:shd w:val="clear" w:color="auto" w:fill="FFFFFF"/>
        </w:rPr>
        <w:t xml:space="preserve">Popis del: </w:t>
      </w:r>
      <w:r w:rsidRPr="00FF6531">
        <w:rPr>
          <w:rFonts w:ascii="Tahoma" w:hAnsi="Tahoma" w:cs="Tahoma"/>
          <w:b/>
          <w:szCs w:val="20"/>
        </w:rPr>
        <w:t>list 3_1_Načrt ceste</w:t>
      </w:r>
    </w:p>
    <w:p w14:paraId="6673874F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p w14:paraId="791AD22A" w14:textId="77777777" w:rsidR="00EB68E5" w:rsidRPr="00FF6531" w:rsidRDefault="00EB68E5" w:rsidP="00EB68E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Objavljen popis del:</w:t>
      </w:r>
      <w:r w:rsidRPr="00FF6531">
        <w:rPr>
          <w:rFonts w:ascii="Tahoma" w:hAnsi="Tahoma" w:cs="Tahoma"/>
          <w:sz w:val="20"/>
          <w:szCs w:val="20"/>
        </w:rPr>
        <w:tab/>
      </w:r>
    </w:p>
    <w:p w14:paraId="14FD87C0" w14:textId="77777777" w:rsidR="00EB68E5" w:rsidRPr="00FF6531" w:rsidRDefault="00EB68E5" w:rsidP="00EB68E5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tbl>
      <w:tblPr>
        <w:tblW w:w="97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180"/>
        <w:gridCol w:w="940"/>
        <w:gridCol w:w="1200"/>
      </w:tblGrid>
      <w:tr w:rsidR="00EB68E5" w:rsidRPr="00FF6531" w14:paraId="6D3F0EB4" w14:textId="77777777" w:rsidTr="00D87446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D9934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B5289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N 1 1 480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A01CD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Porušitev in odstranitev stanovanjskega objekta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D983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275E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7F2480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3D28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EB68E5" w:rsidRPr="00FF6531" w14:paraId="3771912F" w14:textId="77777777" w:rsidTr="00D8744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4142A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66401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N 1 1 481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3E8D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Porušitev in odstranitev gospodarskega poslopja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65F1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834D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63,00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DFF605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D783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ADB94B0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p w14:paraId="74E3EAE4" w14:textId="77777777" w:rsidR="00EB68E5" w:rsidRPr="00FF6531" w:rsidRDefault="00EB68E5" w:rsidP="00EB68E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Popravljen popis del:</w:t>
      </w:r>
    </w:p>
    <w:p w14:paraId="66B72D8E" w14:textId="77777777" w:rsidR="00EB68E5" w:rsidRPr="00FF6531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180"/>
        <w:gridCol w:w="940"/>
        <w:gridCol w:w="1200"/>
      </w:tblGrid>
      <w:tr w:rsidR="00EB68E5" w:rsidRPr="00FF6531" w14:paraId="7C4F5041" w14:textId="77777777" w:rsidTr="00D87446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5B7CD3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CD07521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N 1 1 480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42A61F5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Porušitev in odstranitev stanovanjskega objekta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FCCE4B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82E85E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191ED0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BFE20A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EB68E5" w:rsidRPr="00FF6531" w14:paraId="36F3968B" w14:textId="77777777" w:rsidTr="00D8744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C6B76A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7772345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N 1 1 481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090C5AA" w14:textId="77777777" w:rsidR="00EB68E5" w:rsidRPr="00FF6531" w:rsidRDefault="00EB68E5" w:rsidP="00D87446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Porušitev in odstranitev gospodarskega poslopja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FBDC0D" w14:textId="77777777" w:rsidR="00EB68E5" w:rsidRPr="00FF6531" w:rsidRDefault="00EB68E5" w:rsidP="00D874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35E200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2BD677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CF8379" w14:textId="77777777" w:rsidR="00EB68E5" w:rsidRPr="00FF6531" w:rsidRDefault="00EB68E5" w:rsidP="00D8744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C3A7715" w14:textId="77777777" w:rsidR="00EB68E5" w:rsidRPr="00FF6531" w:rsidRDefault="00EB68E5" w:rsidP="00EB68E5">
      <w:pPr>
        <w:pStyle w:val="BodyText2"/>
        <w:widowControl w:val="0"/>
        <w:spacing w:line="254" w:lineRule="atLeast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</w:p>
    <w:p w14:paraId="5D9A56D4" w14:textId="57FC2E2F" w:rsidR="00EB68E5" w:rsidRPr="00FF6531" w:rsidRDefault="002C7280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  <w:r w:rsidRPr="00FF6531">
        <w:rPr>
          <w:rFonts w:ascii="Tahoma" w:hAnsi="Tahoma" w:cs="Tahoma"/>
          <w:b/>
          <w:szCs w:val="20"/>
        </w:rPr>
        <w:t xml:space="preserve">Popravljen je popis del za Nadhod 3-16, poglavje 7 Tuje storitve, podpoglavje 7.9 Preskusi, nadzor in tehnična dokumentacija, postavka 0001, S 79 331 </w:t>
      </w:r>
    </w:p>
    <w:p w14:paraId="186101E4" w14:textId="77777777" w:rsidR="00EB68E5" w:rsidRPr="00FF6531" w:rsidRDefault="00EB68E5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</w:p>
    <w:p w14:paraId="4496B2E0" w14:textId="0C32D3E3" w:rsidR="002C7280" w:rsidRPr="00FF6531" w:rsidRDefault="002C7280" w:rsidP="002C7280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FF6531">
        <w:rPr>
          <w:rFonts w:ascii="Tahoma" w:hAnsi="Tahoma" w:cs="Tahoma"/>
          <w:b/>
          <w:bCs/>
          <w:color w:val="333333"/>
          <w:szCs w:val="20"/>
          <w:shd w:val="clear" w:color="auto" w:fill="FFFFFF"/>
        </w:rPr>
        <w:t xml:space="preserve">Popis del: </w:t>
      </w:r>
      <w:r w:rsidRPr="00FF6531">
        <w:rPr>
          <w:rFonts w:ascii="Tahoma" w:hAnsi="Tahoma" w:cs="Tahoma"/>
          <w:b/>
          <w:szCs w:val="20"/>
        </w:rPr>
        <w:t>list 3_16_Načrt podhoda za pešce</w:t>
      </w:r>
    </w:p>
    <w:p w14:paraId="7CA7989D" w14:textId="77777777" w:rsidR="002C7280" w:rsidRPr="00FF6531" w:rsidRDefault="002C7280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</w:p>
    <w:p w14:paraId="79CC5813" w14:textId="77777777" w:rsidR="002C7280" w:rsidRPr="00FF6531" w:rsidRDefault="002C7280" w:rsidP="002C7280">
      <w:pPr>
        <w:pStyle w:val="ListParagraph"/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Objavljen popis del:</w:t>
      </w:r>
      <w:r w:rsidRPr="00FF6531">
        <w:rPr>
          <w:rFonts w:ascii="Tahoma" w:hAnsi="Tahoma" w:cs="Tahoma"/>
          <w:sz w:val="20"/>
          <w:szCs w:val="20"/>
        </w:rPr>
        <w:tab/>
      </w:r>
    </w:p>
    <w:p w14:paraId="2E010FEA" w14:textId="77777777" w:rsidR="002C7280" w:rsidRPr="00FF6531" w:rsidRDefault="002C7280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b/>
          <w:bCs/>
          <w:color w:val="333333"/>
          <w:szCs w:val="20"/>
          <w:shd w:val="clear" w:color="auto" w:fill="FFFFFF"/>
        </w:rPr>
      </w:pPr>
    </w:p>
    <w:tbl>
      <w:tblPr>
        <w:tblW w:w="93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3820"/>
        <w:gridCol w:w="600"/>
        <w:gridCol w:w="1120"/>
        <w:gridCol w:w="1120"/>
        <w:gridCol w:w="1120"/>
      </w:tblGrid>
      <w:tr w:rsidR="002C7280" w:rsidRPr="00FF6531" w14:paraId="616224AA" w14:textId="77777777" w:rsidTr="002C7280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3F709" w14:textId="77777777" w:rsidR="002C7280" w:rsidRPr="00FF6531" w:rsidRDefault="002C7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D4A3" w14:textId="77777777" w:rsidR="002C7280" w:rsidRPr="00FF6531" w:rsidRDefault="002C7280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S 79 131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225D0" w14:textId="77777777" w:rsidR="002C7280" w:rsidRPr="00FF6531" w:rsidRDefault="002C7280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Izvedba obremenilnega preskusa premostitvenega objekta, dolgega do 50 m</w:t>
            </w:r>
            <w:r w:rsidRPr="00FF6531">
              <w:rPr>
                <w:rFonts w:ascii="Tahoma" w:hAnsi="Tahoma" w:cs="Tahoma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8A09" w14:textId="77777777" w:rsidR="002C7280" w:rsidRPr="00FF6531" w:rsidRDefault="002C7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3D47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C0CDF8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82A1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F90BE70" w14:textId="77777777" w:rsidR="002C7280" w:rsidRPr="00FF6531" w:rsidRDefault="002C7280" w:rsidP="00EB68E5">
      <w:pPr>
        <w:rPr>
          <w:rFonts w:ascii="Tahoma" w:hAnsi="Tahoma" w:cs="Tahoma"/>
          <w:sz w:val="20"/>
          <w:szCs w:val="20"/>
        </w:rPr>
      </w:pPr>
    </w:p>
    <w:p w14:paraId="5382634E" w14:textId="77777777" w:rsidR="002C7280" w:rsidRPr="00FF6531" w:rsidRDefault="002C7280" w:rsidP="002C7280">
      <w:pPr>
        <w:pStyle w:val="ListParagraph"/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FF6531">
        <w:rPr>
          <w:rFonts w:ascii="Tahoma" w:hAnsi="Tahoma" w:cs="Tahoma"/>
          <w:sz w:val="20"/>
          <w:szCs w:val="20"/>
        </w:rPr>
        <w:t>Popravljen popis del:</w:t>
      </w:r>
    </w:p>
    <w:p w14:paraId="3974DE56" w14:textId="77777777" w:rsidR="002C7280" w:rsidRPr="00FF6531" w:rsidRDefault="002C7280" w:rsidP="00EB68E5">
      <w:pPr>
        <w:rPr>
          <w:rFonts w:ascii="Tahoma" w:hAnsi="Tahoma" w:cs="Tahoma"/>
          <w:sz w:val="20"/>
          <w:szCs w:val="20"/>
        </w:rPr>
      </w:pPr>
    </w:p>
    <w:tbl>
      <w:tblPr>
        <w:tblW w:w="93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3820"/>
        <w:gridCol w:w="600"/>
        <w:gridCol w:w="1120"/>
        <w:gridCol w:w="1120"/>
        <w:gridCol w:w="1120"/>
      </w:tblGrid>
      <w:tr w:rsidR="002C7280" w:rsidRPr="00FF6531" w14:paraId="3754DA14" w14:textId="77777777" w:rsidTr="002C7280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B09AF" w14:textId="77777777" w:rsidR="002C7280" w:rsidRPr="00FF6531" w:rsidRDefault="002C7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F4B9A" w14:textId="77777777" w:rsidR="002C7280" w:rsidRPr="00FF6531" w:rsidRDefault="002C7280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S 79 131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224B" w14:textId="77777777" w:rsidR="002C7280" w:rsidRPr="00FF6531" w:rsidRDefault="002C7280">
            <w:pPr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Izvedba obremenilnega preskusa premostitvenega objekta, dolgega do 50 m</w:t>
            </w:r>
            <w:r w:rsidRPr="00FF6531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1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7ECB" w14:textId="77777777" w:rsidR="002C7280" w:rsidRPr="00FF6531" w:rsidRDefault="002C7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32FF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6E4738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D601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5.000,00</w:t>
            </w:r>
          </w:p>
        </w:tc>
      </w:tr>
      <w:tr w:rsidR="002C7280" w:rsidRPr="00FF6531" w14:paraId="4D780B17" w14:textId="77777777" w:rsidTr="002C7280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3EF287" w14:textId="77777777" w:rsidR="002C7280" w:rsidRPr="00FF6531" w:rsidRDefault="002C728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B06E7" w14:textId="77777777" w:rsidR="002C7280" w:rsidRPr="00FF6531" w:rsidRDefault="002C728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7487F0" w14:textId="77777777" w:rsidR="002C7280" w:rsidRPr="00FF6531" w:rsidRDefault="002C7280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F6531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izvedbo obremenilnega preskusa s podajo poročila, obračun po dejanskih stroških!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C89F" w14:textId="77777777" w:rsidR="002C7280" w:rsidRPr="00FF6531" w:rsidRDefault="002C7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062B8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7CFFC" w14:textId="77777777" w:rsidR="002C7280" w:rsidRPr="00FF6531" w:rsidRDefault="002C7280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6531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D7A7" w14:textId="77777777" w:rsidR="002C7280" w:rsidRPr="00FF6531" w:rsidRDefault="002C7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6531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14F76B4F" w14:textId="77777777" w:rsidR="002C7280" w:rsidRPr="00FF6531" w:rsidRDefault="002C7280" w:rsidP="00EB68E5">
      <w:pPr>
        <w:rPr>
          <w:rFonts w:ascii="Tahoma" w:hAnsi="Tahoma" w:cs="Tahoma"/>
          <w:sz w:val="20"/>
          <w:szCs w:val="20"/>
        </w:rPr>
      </w:pPr>
    </w:p>
    <w:p w14:paraId="72DC5FE2" w14:textId="77777777" w:rsidR="002C7280" w:rsidRPr="00FF6531" w:rsidRDefault="002C7280" w:rsidP="00EB68E5">
      <w:pPr>
        <w:rPr>
          <w:rFonts w:ascii="Tahoma" w:hAnsi="Tahoma" w:cs="Tahoma"/>
          <w:sz w:val="20"/>
          <w:szCs w:val="20"/>
        </w:rPr>
      </w:pPr>
    </w:p>
    <w:p w14:paraId="6BF2FE80" w14:textId="77777777" w:rsidR="00DF155D" w:rsidRPr="00FF6531" w:rsidRDefault="00DF155D" w:rsidP="00DF155D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FF6531">
        <w:rPr>
          <w:rFonts w:ascii="Tahoma" w:hAnsi="Tahoma" w:cs="Tahoma"/>
          <w:b/>
          <w:szCs w:val="20"/>
        </w:rPr>
        <w:t>Spremembe so sestavni del razpisne dokumentacije in jih je potrebno upoštevati pri pripravi ponudbe.</w:t>
      </w:r>
    </w:p>
    <w:p w14:paraId="57720B50" w14:textId="3953AFC4" w:rsidR="001F0B99" w:rsidRPr="00FF6531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</w:p>
    <w:sectPr w:rsidR="001F0B99" w:rsidRPr="00FF65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BECB4" w14:textId="77777777" w:rsidR="00947C49" w:rsidRDefault="00947C49">
      <w:r>
        <w:separator/>
      </w:r>
    </w:p>
  </w:endnote>
  <w:endnote w:type="continuationSeparator" w:id="0">
    <w:p w14:paraId="0D5258BF" w14:textId="77777777" w:rsidR="00947C49" w:rsidRDefault="0094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7F809DAC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F6531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FF6531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16D26" w14:textId="77777777" w:rsidR="00947C49" w:rsidRDefault="00947C49">
      <w:r>
        <w:separator/>
      </w:r>
    </w:p>
  </w:footnote>
  <w:footnote w:type="continuationSeparator" w:id="0">
    <w:p w14:paraId="31FEBFCD" w14:textId="77777777" w:rsidR="00947C49" w:rsidRDefault="00947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B6F4B"/>
    <w:multiLevelType w:val="hybridMultilevel"/>
    <w:tmpl w:val="E9F4D7CA"/>
    <w:lvl w:ilvl="0" w:tplc="13B43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280F44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761820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95B5F"/>
    <w:multiLevelType w:val="hybridMultilevel"/>
    <w:tmpl w:val="98848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72C86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507C2"/>
    <w:rsid w:val="002629DE"/>
    <w:rsid w:val="00290551"/>
    <w:rsid w:val="002A39E4"/>
    <w:rsid w:val="002C290F"/>
    <w:rsid w:val="002C7280"/>
    <w:rsid w:val="002D6D8B"/>
    <w:rsid w:val="002E2AD9"/>
    <w:rsid w:val="0030087A"/>
    <w:rsid w:val="00312FDE"/>
    <w:rsid w:val="003133A6"/>
    <w:rsid w:val="003560E2"/>
    <w:rsid w:val="00356632"/>
    <w:rsid w:val="003579C0"/>
    <w:rsid w:val="0036663A"/>
    <w:rsid w:val="00387707"/>
    <w:rsid w:val="003923FB"/>
    <w:rsid w:val="00424A5A"/>
    <w:rsid w:val="0043409B"/>
    <w:rsid w:val="0044323F"/>
    <w:rsid w:val="00455F89"/>
    <w:rsid w:val="00483BD1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6F6D2C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47C49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C3EDC"/>
    <w:rsid w:val="00AD3747"/>
    <w:rsid w:val="00BD0083"/>
    <w:rsid w:val="00C044CA"/>
    <w:rsid w:val="00C17DF6"/>
    <w:rsid w:val="00C34002"/>
    <w:rsid w:val="00C343E1"/>
    <w:rsid w:val="00C36C59"/>
    <w:rsid w:val="00CB5C4C"/>
    <w:rsid w:val="00D14618"/>
    <w:rsid w:val="00D20B9F"/>
    <w:rsid w:val="00D5062F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97316"/>
    <w:rsid w:val="00EA1375"/>
    <w:rsid w:val="00EB68E5"/>
    <w:rsid w:val="00ED54C7"/>
    <w:rsid w:val="00F471B0"/>
    <w:rsid w:val="00F93241"/>
    <w:rsid w:val="00FA1E40"/>
    <w:rsid w:val="00FC64AD"/>
    <w:rsid w:val="00FE3CAD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47499267-DEF4-4EF5-A874-88A71222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405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47</cp:revision>
  <cp:lastPrinted>2022-05-31T17:24:00Z</cp:lastPrinted>
  <dcterms:created xsi:type="dcterms:W3CDTF">2022-05-31T17:25:00Z</dcterms:created>
  <dcterms:modified xsi:type="dcterms:W3CDTF">2022-06-28T09:58:00Z</dcterms:modified>
</cp:coreProperties>
</file>